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7767D" w14:textId="77777777" w:rsidR="00FB6B14" w:rsidRDefault="00FB6B14" w:rsidP="00FB6B14">
      <w:pPr>
        <w:pStyle w:val="NoSpacing"/>
      </w:pPr>
      <w:r>
        <w:rPr>
          <w:u w:val="single"/>
        </w:rPr>
        <w:t>John HERVY</w:t>
      </w:r>
      <w:r>
        <w:t xml:space="preserve">   </w:t>
      </w:r>
      <w:proofErr w:type="gramStart"/>
      <w:r>
        <w:t xml:space="preserve">   (</w:t>
      </w:r>
      <w:proofErr w:type="gramEnd"/>
      <w:r>
        <w:t>fl.1483-4)</w:t>
      </w:r>
    </w:p>
    <w:p w14:paraId="414984DC" w14:textId="77777777" w:rsidR="00FB6B14" w:rsidRDefault="00FB6B14" w:rsidP="00FB6B14">
      <w:pPr>
        <w:pStyle w:val="NoSpacing"/>
      </w:pPr>
      <w:r>
        <w:t>of Leicester. Yeoman.</w:t>
      </w:r>
    </w:p>
    <w:p w14:paraId="3C7AB188" w14:textId="77777777" w:rsidR="00FB6B14" w:rsidRDefault="00FB6B14" w:rsidP="00FB6B14">
      <w:pPr>
        <w:pStyle w:val="NoSpacing"/>
      </w:pPr>
    </w:p>
    <w:p w14:paraId="49F97E6E" w14:textId="77777777" w:rsidR="00FB6B14" w:rsidRDefault="00FB6B14" w:rsidP="00FB6B14">
      <w:pPr>
        <w:pStyle w:val="NoSpacing"/>
      </w:pPr>
    </w:p>
    <w:p w14:paraId="03741B81" w14:textId="77777777" w:rsidR="00FB6B14" w:rsidRDefault="00FB6B14" w:rsidP="00FB6B14">
      <w:pPr>
        <w:pStyle w:val="NoSpacing"/>
      </w:pPr>
      <w:r>
        <w:t xml:space="preserve">         1483-4</w:t>
      </w:r>
      <w:r>
        <w:tab/>
        <w:t>He entered the Merchant Gild.</w:t>
      </w:r>
    </w:p>
    <w:p w14:paraId="184FD9AA" w14:textId="77777777" w:rsidR="00FB6B14" w:rsidRDefault="00FB6B14" w:rsidP="00FB6B14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4A5E1245" w14:textId="77777777" w:rsidR="00FB6B14" w:rsidRDefault="00FB6B14" w:rsidP="00FB6B14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15EFADCC" w14:textId="77777777" w:rsidR="00FB6B14" w:rsidRDefault="00FB6B14" w:rsidP="00FB6B14">
      <w:pPr>
        <w:pStyle w:val="NoSpacing"/>
      </w:pPr>
    </w:p>
    <w:p w14:paraId="26EB1E96" w14:textId="77777777" w:rsidR="00FB6B14" w:rsidRDefault="00FB6B14" w:rsidP="00FB6B14">
      <w:pPr>
        <w:pStyle w:val="NoSpacing"/>
      </w:pPr>
    </w:p>
    <w:p w14:paraId="2501322A" w14:textId="77777777" w:rsidR="00FB6B14" w:rsidRDefault="00FB6B14" w:rsidP="00FB6B14">
      <w:pPr>
        <w:pStyle w:val="NoSpacing"/>
      </w:pPr>
      <w:r>
        <w:t>14 July 2024</w:t>
      </w:r>
    </w:p>
    <w:p w14:paraId="4420A7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82951B" w14:textId="77777777" w:rsidR="00FB6B14" w:rsidRDefault="00FB6B14" w:rsidP="009139A6">
      <w:r>
        <w:separator/>
      </w:r>
    </w:p>
  </w:endnote>
  <w:endnote w:type="continuationSeparator" w:id="0">
    <w:p w14:paraId="63A74FD3" w14:textId="77777777" w:rsidR="00FB6B14" w:rsidRDefault="00FB6B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105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B9B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305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7CAF12" w14:textId="77777777" w:rsidR="00FB6B14" w:rsidRDefault="00FB6B14" w:rsidP="009139A6">
      <w:r>
        <w:separator/>
      </w:r>
    </w:p>
  </w:footnote>
  <w:footnote w:type="continuationSeparator" w:id="0">
    <w:p w14:paraId="0F3A7997" w14:textId="77777777" w:rsidR="00FB6B14" w:rsidRDefault="00FB6B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021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E51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AB3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B14"/>
    <w:rsid w:val="000666E0"/>
    <w:rsid w:val="002510B7"/>
    <w:rsid w:val="00270799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B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44044"/>
  <w15:chartTrackingRefBased/>
  <w15:docId w15:val="{6CBE92BB-FB0B-4C9E-94B4-009D7BA5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2024-07-15T10:58:00Z</dcterms:created>
  <dcterms:modified xsi:type="dcterms:W3CDTF">2024-07-15T10:59:00Z</dcterms:modified>
</cp:coreProperties>
</file>